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195EAA5B" w:rsidR="00114920" w:rsidRPr="008B2F71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2F71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593F00" w:rsidRPr="008B2F71">
        <w:rPr>
          <w:rFonts w:ascii="Arial" w:eastAsia="Times New Roman" w:hAnsi="Arial" w:cs="Arial"/>
          <w:bCs/>
          <w:szCs w:val="20"/>
          <w:lang w:val="pl-PL" w:eastAsia="pl-PL"/>
        </w:rPr>
        <w:t>4</w:t>
      </w:r>
      <w:r w:rsidR="00AE030B" w:rsidRPr="008B2F71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8B2F71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8B2F71" w14:paraId="385FE44D" w14:textId="77777777" w:rsidTr="00D60B94">
        <w:tc>
          <w:tcPr>
            <w:tcW w:w="9062" w:type="dxa"/>
          </w:tcPr>
          <w:p w14:paraId="352A2665" w14:textId="77777777" w:rsidR="00AE030B" w:rsidRPr="008B2F71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8B2F71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8B2F71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243608DA" w:rsidR="00D60B94" w:rsidRPr="008B2F71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</w:t>
            </w:r>
            <w:r w:rsidR="00CA2D90"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elektronicznym</w:t>
            </w:r>
            <w:r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podpisem zaufanym lub </w:t>
            </w:r>
            <w:r w:rsidR="00CA2D90"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8B2F71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8B2F71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8B2F71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8B2F71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8B2F71">
        <w:rPr>
          <w:rFonts w:ascii="Arial" w:eastAsia="Times New Roman" w:hAnsi="Arial" w:cs="Arial"/>
          <w:b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8B2F71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8B2F71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8B2F71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8B2F71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="00D60B94"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8B2F71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="00D60B94"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8B2F71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ab/>
      </w:r>
      <w:r w:rsidR="00D60B94" w:rsidRPr="008B2F71">
        <w:rPr>
          <w:rFonts w:ascii="Arial" w:eastAsia="Times New Roman" w:hAnsi="Arial" w:cs="Arial"/>
          <w:bCs/>
          <w:lang w:val="pl-PL" w:eastAsia="pl-PL"/>
        </w:rPr>
        <w:tab/>
      </w:r>
      <w:r w:rsidRPr="008B2F71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8B2F71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8B2F71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8B2F71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39A700F9" w:rsidR="00045861" w:rsidRPr="008B2F71" w:rsidRDefault="00CA2D90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8B2F71"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8B2F71">
        <w:rPr>
          <w:rFonts w:ascii="Arial" w:eastAsia="Times New Roman" w:hAnsi="Arial" w:cs="Arial"/>
          <w:i/>
          <w:lang w:val="pl-PL" w:eastAsia="pl-PL"/>
        </w:rPr>
        <w:t>s</w:t>
      </w:r>
      <w:r w:rsidRPr="008B2F71"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8B2F71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8B2F71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8B2F71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8B2F71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8B2F71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8B2F71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8B2F71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8B2F71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8B2F71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8B2F71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8B2F71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8B2F71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8B2F71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8B2F71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8B2F71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8B2F71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8B2F71">
        <w:rPr>
          <w:rFonts w:ascii="Arial" w:eastAsia="Times New Roman" w:hAnsi="Arial" w:cs="Arial"/>
          <w:b/>
          <w:lang w:val="pl-PL" w:eastAsia="pl-PL"/>
        </w:rPr>
        <w:t>września 2019</w:t>
      </w:r>
      <w:r w:rsidRPr="008B2F71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8B2F71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8B2F71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8B2F71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8B2F71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8B2F71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8B2F71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8B2F71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8B2F71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8B2F71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8B2F7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4ABD58CD" w:rsidR="006F13BF" w:rsidRPr="008B2F71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0919D6" w:rsidRPr="008B2F71">
        <w:rPr>
          <w:rFonts w:ascii="Arial" w:eastAsia="Times New Roman" w:hAnsi="Arial" w:cs="Arial"/>
          <w:lang w:val="pl-PL" w:eastAsia="pl-PL"/>
        </w:rPr>
        <w:t xml:space="preserve"> publicznych na usługę</w:t>
      </w:r>
      <w:r w:rsidRPr="008B2F71">
        <w:rPr>
          <w:rFonts w:ascii="Arial" w:eastAsia="Times New Roman" w:hAnsi="Arial" w:cs="Arial"/>
          <w:lang w:val="pl-PL" w:eastAsia="pl-PL"/>
        </w:rPr>
        <w:t xml:space="preserve"> pn.: </w:t>
      </w:r>
      <w:r w:rsidR="0088047B" w:rsidRPr="008B2F71">
        <w:rPr>
          <w:rFonts w:ascii="Arial" w:eastAsia="Times New Roman" w:hAnsi="Arial" w:cs="Arial"/>
          <w:lang w:val="pl-PL" w:eastAsia="pl-PL"/>
        </w:rPr>
        <w:t>„</w:t>
      </w:r>
      <w:proofErr w:type="spellStart"/>
      <w:r w:rsidR="00B9116A">
        <w:rPr>
          <w:rFonts w:ascii="Arial" w:hAnsi="Arial" w:cs="Arial"/>
        </w:rPr>
        <w:t>Sprzątanie</w:t>
      </w:r>
      <w:proofErr w:type="spellEnd"/>
      <w:r w:rsidR="00B9116A">
        <w:rPr>
          <w:rFonts w:ascii="Arial" w:hAnsi="Arial" w:cs="Arial"/>
        </w:rPr>
        <w:t xml:space="preserve"> </w:t>
      </w:r>
      <w:proofErr w:type="spellStart"/>
      <w:r w:rsidR="00B9116A">
        <w:rPr>
          <w:rFonts w:ascii="Arial" w:hAnsi="Arial" w:cs="Arial"/>
        </w:rPr>
        <w:t>chodników</w:t>
      </w:r>
      <w:proofErr w:type="spellEnd"/>
      <w:r w:rsidR="00B9116A">
        <w:rPr>
          <w:rFonts w:ascii="Arial" w:hAnsi="Arial" w:cs="Arial"/>
        </w:rPr>
        <w:t xml:space="preserve">, </w:t>
      </w:r>
      <w:proofErr w:type="spellStart"/>
      <w:r w:rsidR="00B9116A">
        <w:rPr>
          <w:rFonts w:ascii="Arial" w:hAnsi="Arial" w:cs="Arial"/>
        </w:rPr>
        <w:t>ulic</w:t>
      </w:r>
      <w:proofErr w:type="spellEnd"/>
      <w:r w:rsidR="00B9116A">
        <w:rPr>
          <w:rFonts w:ascii="Arial" w:hAnsi="Arial" w:cs="Arial"/>
        </w:rPr>
        <w:t xml:space="preserve"> i poboczy</w:t>
      </w:r>
      <w:bookmarkStart w:id="0" w:name="_GoBack"/>
      <w:bookmarkEnd w:id="0"/>
      <w:r w:rsidR="0088047B" w:rsidRPr="008B2F71">
        <w:rPr>
          <w:rFonts w:ascii="Arial" w:eastAsia="Times New Roman" w:hAnsi="Arial" w:cs="Arial"/>
          <w:lang w:val="pl-PL" w:eastAsia="pl-PL"/>
        </w:rPr>
        <w:t>”</w:t>
      </w:r>
      <w:r w:rsidR="00690F1C" w:rsidRPr="008B2F71">
        <w:rPr>
          <w:rFonts w:ascii="Arial" w:eastAsia="Times New Roman" w:hAnsi="Arial" w:cs="Arial"/>
          <w:lang w:val="pl-PL" w:eastAsia="pl-PL"/>
        </w:rPr>
        <w:t>.</w:t>
      </w:r>
    </w:p>
    <w:p w14:paraId="39BF2D8C" w14:textId="77777777" w:rsidR="00AE030B" w:rsidRPr="008B2F71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8B2F7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8B2F7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8B2F71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8B2F71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8B2F71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8B2F7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8B2F7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8B2F71">
        <w:rPr>
          <w:rFonts w:ascii="Arial" w:eastAsia="Times New Roman" w:hAnsi="Arial" w:cs="Arial"/>
          <w:lang w:val="pl-PL" w:eastAsia="pl-PL"/>
        </w:rPr>
        <w:t>Warunków Zamówienia w rozdziale</w:t>
      </w:r>
      <w:r w:rsidRPr="008B2F71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8B2F71">
        <w:rPr>
          <w:rFonts w:ascii="Arial" w:eastAsia="Times New Roman" w:hAnsi="Arial" w:cs="Arial"/>
          <w:lang w:val="pl-PL" w:eastAsia="pl-PL"/>
        </w:rPr>
        <w:t>III pkt 2</w:t>
      </w:r>
      <w:r w:rsidRPr="008B2F71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8B2F71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8B2F71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8B2F71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8B2F71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8B2F71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8B2F71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8B2F71">
        <w:rPr>
          <w:rFonts w:ascii="Arial" w:eastAsia="Times New Roman" w:hAnsi="Arial" w:cs="Arial"/>
          <w:lang w:val="pl-PL" w:eastAsia="pl-PL"/>
        </w:rPr>
        <w:t xml:space="preserve"> w</w:t>
      </w:r>
      <w:r w:rsidRPr="008B2F71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8B2F71">
        <w:rPr>
          <w:rFonts w:ascii="Arial" w:eastAsia="Times New Roman" w:hAnsi="Arial" w:cs="Arial"/>
          <w:lang w:val="pl-PL" w:eastAsia="pl-PL"/>
        </w:rPr>
        <w:t>I pkt 2</w:t>
      </w:r>
      <w:r w:rsidRPr="008B2F71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8B2F71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8B2F71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8B2F71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8B2F71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8B2F71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8B2F71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8B2F71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8B2F71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Pr="008B2F71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4895C958" w14:textId="77777777" w:rsidR="00593F00" w:rsidRPr="008B2F71" w:rsidRDefault="00593F00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5C63FC72" w14:textId="77777777" w:rsidR="00593F00" w:rsidRPr="008B2F71" w:rsidRDefault="00593F00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8B2F7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8B2F71">
        <w:rPr>
          <w:rFonts w:ascii="Arial" w:eastAsia="Calibri" w:hAnsi="Arial" w:cs="Arial"/>
          <w:b/>
          <w:szCs w:val="26"/>
          <w:lang w:val="pl-PL"/>
        </w:rPr>
        <w:lastRenderedPageBreak/>
        <w:t>* INFORMACJA DOTYCZĄCA WYKONAWCÓW WSPÓLNIE UBIEGAJĄCYCH SIĘ O UDZIELENIE ZAMÓWIENIA</w:t>
      </w:r>
    </w:p>
    <w:p w14:paraId="2047999F" w14:textId="77777777" w:rsidR="005E7641" w:rsidRPr="008B2F7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Pr="008B2F7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 w:rsidRPr="008B2F71">
        <w:rPr>
          <w:rFonts w:ascii="Arial" w:eastAsia="Times New Roman" w:hAnsi="Arial" w:cs="Arial"/>
          <w:lang w:val="pl-PL" w:eastAsia="pl-PL"/>
        </w:rPr>
        <w:t>następujący warunek</w:t>
      </w:r>
      <w:r w:rsidRPr="008B2F71">
        <w:rPr>
          <w:rFonts w:ascii="Arial" w:eastAsia="Times New Roman" w:hAnsi="Arial" w:cs="Arial"/>
          <w:lang w:val="pl-PL" w:eastAsia="pl-PL"/>
        </w:rPr>
        <w:t xml:space="preserve"> </w:t>
      </w:r>
      <w:r w:rsidR="00FB36BA" w:rsidRPr="008B2F71">
        <w:rPr>
          <w:rFonts w:ascii="Arial" w:eastAsia="Times New Roman" w:hAnsi="Arial" w:cs="Arial"/>
          <w:lang w:val="pl-PL" w:eastAsia="pl-PL"/>
        </w:rPr>
        <w:t>udziału w postępowaniu określony</w:t>
      </w:r>
      <w:r w:rsidRPr="008B2F71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 w:rsidRPr="008B2F71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8B2F7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B2F71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B2F71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B2F71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B2F71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B2F71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B2F71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B2F71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B2F71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B2F71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Pr="008B2F7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8B2F71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8B2F71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B2F71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Pr="008B2F7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6E7B2E32" w:rsidR="002810FF" w:rsidRPr="008B2F71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B2F71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B2F71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B2F71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CA2D90" w:rsidRPr="008B2F7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B2F71">
        <w:rPr>
          <w:rFonts w:ascii="Arial" w:eastAsia="Times New Roman" w:hAnsi="Arial" w:cs="Arial"/>
          <w:b/>
          <w:bCs/>
          <w:lang w:val="pl-PL" w:eastAsia="pl-PL"/>
        </w:rPr>
        <w:t>podpisem zaufanym lub</w:t>
      </w:r>
      <w:r w:rsidR="00CA2D90" w:rsidRPr="008B2F71">
        <w:rPr>
          <w:rFonts w:ascii="Arial" w:eastAsia="Times New Roman" w:hAnsi="Arial" w:cs="Arial"/>
          <w:b/>
          <w:bCs/>
          <w:lang w:val="pl-PL" w:eastAsia="pl-PL"/>
        </w:rPr>
        <w:t xml:space="preserve"> elektronicznym</w:t>
      </w:r>
      <w:r w:rsidRPr="008B2F71">
        <w:rPr>
          <w:rFonts w:ascii="Arial" w:eastAsia="Times New Roman" w:hAnsi="Arial" w:cs="Arial"/>
          <w:b/>
          <w:bCs/>
          <w:lang w:val="pl-PL" w:eastAsia="pl-PL"/>
        </w:rPr>
        <w:t xml:space="preserve"> podpisem osobistym</w:t>
      </w:r>
    </w:p>
    <w:sectPr w:rsidR="002810FF" w:rsidRPr="008B2F71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B6348" w14:textId="77777777" w:rsidR="00985759" w:rsidRDefault="00985759" w:rsidP="00114920">
      <w:pPr>
        <w:spacing w:after="0" w:line="240" w:lineRule="auto"/>
      </w:pPr>
      <w:r>
        <w:separator/>
      </w:r>
    </w:p>
  </w:endnote>
  <w:endnote w:type="continuationSeparator" w:id="0">
    <w:p w14:paraId="4E656834" w14:textId="77777777" w:rsidR="00985759" w:rsidRDefault="00985759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12EE6" w14:textId="77777777" w:rsidR="00985759" w:rsidRDefault="00985759" w:rsidP="00114920">
      <w:pPr>
        <w:spacing w:after="0" w:line="240" w:lineRule="auto"/>
      </w:pPr>
      <w:r>
        <w:separator/>
      </w:r>
    </w:p>
  </w:footnote>
  <w:footnote w:type="continuationSeparator" w:id="0">
    <w:p w14:paraId="5347ACF1" w14:textId="77777777" w:rsidR="00985759" w:rsidRDefault="00985759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4A2BF5" w:rsidRDefault="004A2BF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90764"/>
    <w:rsid w:val="002E0815"/>
    <w:rsid w:val="0030038F"/>
    <w:rsid w:val="003334FE"/>
    <w:rsid w:val="00351D12"/>
    <w:rsid w:val="00376494"/>
    <w:rsid w:val="003C5436"/>
    <w:rsid w:val="003E4DE9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67FD6"/>
    <w:rsid w:val="00593F00"/>
    <w:rsid w:val="005A20AA"/>
    <w:rsid w:val="005A3F3C"/>
    <w:rsid w:val="005E7641"/>
    <w:rsid w:val="0065566E"/>
    <w:rsid w:val="006679AD"/>
    <w:rsid w:val="0068516C"/>
    <w:rsid w:val="00686591"/>
    <w:rsid w:val="00690F1C"/>
    <w:rsid w:val="00693EF5"/>
    <w:rsid w:val="00696C57"/>
    <w:rsid w:val="006A786F"/>
    <w:rsid w:val="006B29C6"/>
    <w:rsid w:val="006C2647"/>
    <w:rsid w:val="006E31C0"/>
    <w:rsid w:val="006F13BF"/>
    <w:rsid w:val="00793E75"/>
    <w:rsid w:val="007D6B25"/>
    <w:rsid w:val="008015AC"/>
    <w:rsid w:val="00864ACB"/>
    <w:rsid w:val="00872F80"/>
    <w:rsid w:val="0088047B"/>
    <w:rsid w:val="00892629"/>
    <w:rsid w:val="008B2F71"/>
    <w:rsid w:val="008F114B"/>
    <w:rsid w:val="009229B2"/>
    <w:rsid w:val="00932E9F"/>
    <w:rsid w:val="00953C75"/>
    <w:rsid w:val="009806B5"/>
    <w:rsid w:val="00985759"/>
    <w:rsid w:val="009A1AE8"/>
    <w:rsid w:val="00A118D8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9116A"/>
    <w:rsid w:val="00B9762D"/>
    <w:rsid w:val="00BA4419"/>
    <w:rsid w:val="00BA7DA0"/>
    <w:rsid w:val="00BB0C63"/>
    <w:rsid w:val="00BC260B"/>
    <w:rsid w:val="00BD48F6"/>
    <w:rsid w:val="00C426DD"/>
    <w:rsid w:val="00C57AFF"/>
    <w:rsid w:val="00C755C3"/>
    <w:rsid w:val="00CA2D90"/>
    <w:rsid w:val="00CF11DE"/>
    <w:rsid w:val="00CF4CF9"/>
    <w:rsid w:val="00D33B98"/>
    <w:rsid w:val="00D60B94"/>
    <w:rsid w:val="00DA1A72"/>
    <w:rsid w:val="00E52BD6"/>
    <w:rsid w:val="00E62097"/>
    <w:rsid w:val="00E6276C"/>
    <w:rsid w:val="00E84C9F"/>
    <w:rsid w:val="00E91A90"/>
    <w:rsid w:val="00EA140E"/>
    <w:rsid w:val="00EA38EA"/>
    <w:rsid w:val="00EF008E"/>
    <w:rsid w:val="00F07B38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15A7D-8545-4693-934B-42FD05F0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727C065F.dotm</Template>
  <TotalTime>494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97</cp:revision>
  <cp:lastPrinted>2021-02-15T11:36:00Z</cp:lastPrinted>
  <dcterms:created xsi:type="dcterms:W3CDTF">2021-02-04T12:40:00Z</dcterms:created>
  <dcterms:modified xsi:type="dcterms:W3CDTF">2026-04-15T10:53:00Z</dcterms:modified>
</cp:coreProperties>
</file>